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368C74" w14:textId="77777777" w:rsidR="00D133BE" w:rsidRPr="00690BA6" w:rsidRDefault="00D133BE" w:rsidP="00D133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BROWN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DB719B3" w14:textId="77777777" w:rsidR="00D133BE" w:rsidRDefault="00D133BE" w:rsidP="00D133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7461E6E1" w14:textId="77777777" w:rsidR="00D133BE" w:rsidRDefault="00D133BE" w:rsidP="00D133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E33382" w14:textId="77777777" w:rsidR="00D133BE" w:rsidRDefault="00D133BE" w:rsidP="00D133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3BE01D" w14:textId="77777777" w:rsidR="00D133BE" w:rsidRDefault="00D133BE" w:rsidP="00D133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at sea under </w:t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Jankyn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Edward(q.v.).</w:t>
      </w:r>
    </w:p>
    <w:p w14:paraId="791182F0" w14:textId="77777777" w:rsidR="00D133BE" w:rsidRDefault="00D133BE" w:rsidP="00D133B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m.4,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FD91930" w14:textId="77777777" w:rsidR="00D133BE" w:rsidRDefault="00D133BE" w:rsidP="00D133BE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2020).</w:t>
      </w:r>
    </w:p>
    <w:p w14:paraId="36A824C6" w14:textId="77777777" w:rsidR="00D133BE" w:rsidRDefault="00D133BE" w:rsidP="00D133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B978DB4" w14:textId="77777777" w:rsidR="00D133BE" w:rsidRDefault="00D133BE" w:rsidP="00D133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30242110" w14:textId="77777777" w:rsidR="00D133BE" w:rsidRDefault="00D133BE" w:rsidP="00D133BE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30 March 2021</w:t>
      </w:r>
    </w:p>
    <w:p w14:paraId="18C4616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410B84" w14:textId="77777777" w:rsidR="00D133BE" w:rsidRDefault="00D133BE" w:rsidP="009139A6">
      <w:r>
        <w:separator/>
      </w:r>
    </w:p>
  </w:endnote>
  <w:endnote w:type="continuationSeparator" w:id="0">
    <w:p w14:paraId="31A57DA9" w14:textId="77777777" w:rsidR="00D133BE" w:rsidRDefault="00D133B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D1490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8DD31A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E53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8A985" w14:textId="77777777" w:rsidR="00D133BE" w:rsidRDefault="00D133BE" w:rsidP="009139A6">
      <w:r>
        <w:separator/>
      </w:r>
    </w:p>
  </w:footnote>
  <w:footnote w:type="continuationSeparator" w:id="0">
    <w:p w14:paraId="47AD1ECD" w14:textId="77777777" w:rsidR="00D133BE" w:rsidRDefault="00D133B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084B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20E0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76179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3BE"/>
    <w:rsid w:val="000666E0"/>
    <w:rsid w:val="002510B7"/>
    <w:rsid w:val="005C130B"/>
    <w:rsid w:val="00826F5C"/>
    <w:rsid w:val="009139A6"/>
    <w:rsid w:val="009448BB"/>
    <w:rsid w:val="00A3176C"/>
    <w:rsid w:val="00BA00AB"/>
    <w:rsid w:val="00D133B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451D7"/>
  <w15:chartTrackingRefBased/>
  <w15:docId w15:val="{41FB029F-52C3-4838-81D4-28339E2AC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2021-04-07T19:51:00Z</dcterms:created>
  <dcterms:modified xsi:type="dcterms:W3CDTF">2021-04-07T19:51:00Z</dcterms:modified>
</cp:coreProperties>
</file>